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6A11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4BFC92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C949B10" w14:textId="5A0D4516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E311E5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C0D69A3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99A6E39" w14:textId="7CBE5291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E311E5">
        <w:rPr>
          <w:rFonts w:ascii="Corbel" w:hAnsi="Corbel"/>
          <w:sz w:val="20"/>
          <w:szCs w:val="20"/>
        </w:rPr>
        <w:t>2027/2028</w:t>
      </w:r>
    </w:p>
    <w:p w14:paraId="6483830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45B8B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3BC5DA41" w14:textId="77777777" w:rsidTr="00B819C8">
        <w:tc>
          <w:tcPr>
            <w:tcW w:w="2694" w:type="dxa"/>
            <w:vAlign w:val="center"/>
          </w:tcPr>
          <w:p w14:paraId="21CB5DC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D88DD5" w14:textId="4C58C7D6" w:rsidR="0085747A" w:rsidRPr="003335A8" w:rsidRDefault="00C72F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E-commerce </w:t>
            </w:r>
          </w:p>
        </w:tc>
      </w:tr>
      <w:tr w:rsidR="0085747A" w:rsidRPr="00B169DF" w14:paraId="28B8915E" w14:textId="77777777" w:rsidTr="00B819C8">
        <w:tc>
          <w:tcPr>
            <w:tcW w:w="2694" w:type="dxa"/>
            <w:vAlign w:val="center"/>
          </w:tcPr>
          <w:p w14:paraId="3052BA1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B9F352" w14:textId="2A3F3614" w:rsidR="0085747A" w:rsidRPr="00927F2A" w:rsidRDefault="00C72F19" w:rsidP="00927F2A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cs="Calibri"/>
                <w:color w:val="000000"/>
              </w:rPr>
              <w:t>FiR/I/</w:t>
            </w:r>
            <w:r w:rsidR="00DF2FDB">
              <w:rPr>
                <w:rFonts w:cs="Calibri"/>
                <w:color w:val="000000"/>
              </w:rPr>
              <w:t>FiC</w:t>
            </w:r>
            <w:r>
              <w:rPr>
                <w:rFonts w:cs="Calibri"/>
                <w:color w:val="000000"/>
              </w:rPr>
              <w:t>/C-1.9b</w:t>
            </w:r>
          </w:p>
        </w:tc>
      </w:tr>
      <w:tr w:rsidR="0085747A" w:rsidRPr="00B169DF" w14:paraId="4CE61193" w14:textId="77777777" w:rsidTr="00B819C8">
        <w:tc>
          <w:tcPr>
            <w:tcW w:w="2694" w:type="dxa"/>
            <w:vAlign w:val="center"/>
          </w:tcPr>
          <w:p w14:paraId="4BAD914C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ABFBC1" w14:textId="7127EE23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3F0551D3" w14:textId="77777777" w:rsidTr="00B819C8">
        <w:tc>
          <w:tcPr>
            <w:tcW w:w="2694" w:type="dxa"/>
            <w:vAlign w:val="center"/>
          </w:tcPr>
          <w:p w14:paraId="313D14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5806B0" w14:textId="3F293D55" w:rsidR="0085747A" w:rsidRPr="00B169DF" w:rsidRDefault="00CF2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2C78"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6108EF13" w14:textId="77777777" w:rsidTr="00B819C8">
        <w:tc>
          <w:tcPr>
            <w:tcW w:w="2694" w:type="dxa"/>
            <w:vAlign w:val="center"/>
          </w:tcPr>
          <w:p w14:paraId="4A20D4D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92C127" w14:textId="29533D2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rachunkowość </w:t>
            </w:r>
          </w:p>
        </w:tc>
      </w:tr>
      <w:tr w:rsidR="0085747A" w:rsidRPr="00B169DF" w14:paraId="574EED6C" w14:textId="77777777" w:rsidTr="00B819C8">
        <w:tc>
          <w:tcPr>
            <w:tcW w:w="2694" w:type="dxa"/>
            <w:vAlign w:val="center"/>
          </w:tcPr>
          <w:p w14:paraId="2EC89A0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A98A5" w14:textId="08D242BC" w:rsidR="0085747A" w:rsidRPr="00B169DF" w:rsidRDefault="00927F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  <w:r w:rsidR="003E0E5E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14:paraId="389C218D" w14:textId="77777777" w:rsidTr="00B819C8">
        <w:tc>
          <w:tcPr>
            <w:tcW w:w="2694" w:type="dxa"/>
            <w:vAlign w:val="center"/>
          </w:tcPr>
          <w:p w14:paraId="09F72F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CEDCF" w14:textId="60AB6825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44AADE05" w14:textId="77777777" w:rsidTr="00B819C8">
        <w:tc>
          <w:tcPr>
            <w:tcW w:w="2694" w:type="dxa"/>
            <w:vAlign w:val="center"/>
          </w:tcPr>
          <w:p w14:paraId="58BFE1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43B606" w14:textId="58C49A8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51679B2" w14:textId="77777777" w:rsidTr="00B819C8">
        <w:tc>
          <w:tcPr>
            <w:tcW w:w="2694" w:type="dxa"/>
            <w:vAlign w:val="center"/>
          </w:tcPr>
          <w:p w14:paraId="6A14377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A18FCD" w14:textId="539717F7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927F2A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B169DF" w14:paraId="097FC6BD" w14:textId="77777777" w:rsidTr="00B819C8">
        <w:tc>
          <w:tcPr>
            <w:tcW w:w="2694" w:type="dxa"/>
            <w:vAlign w:val="center"/>
          </w:tcPr>
          <w:p w14:paraId="2A4793C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FD2BA3" w14:textId="4D990147" w:rsidR="0085747A" w:rsidRPr="00B169DF" w:rsidRDefault="003E0E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  <w:r w:rsidR="00C72F19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923D7D" w:rsidRPr="00B169DF" w14:paraId="5456B51E" w14:textId="77777777" w:rsidTr="00B819C8">
        <w:tc>
          <w:tcPr>
            <w:tcW w:w="2694" w:type="dxa"/>
            <w:vAlign w:val="center"/>
          </w:tcPr>
          <w:p w14:paraId="05F7EED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919D92" w14:textId="1C08931D" w:rsidR="00923D7D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9A01F0D" w14:textId="77777777" w:rsidTr="00B819C8">
        <w:tc>
          <w:tcPr>
            <w:tcW w:w="2694" w:type="dxa"/>
            <w:vAlign w:val="center"/>
          </w:tcPr>
          <w:p w14:paraId="1D6F19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40F913" w14:textId="7AF0759F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B169DF" w14:paraId="40601ACA" w14:textId="77777777" w:rsidTr="00B819C8">
        <w:tc>
          <w:tcPr>
            <w:tcW w:w="2694" w:type="dxa"/>
            <w:vAlign w:val="center"/>
          </w:tcPr>
          <w:p w14:paraId="4ED404B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C50BBD" w14:textId="00826C21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41F09C03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69DF6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1037E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3CB6E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271F833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2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AFBE54C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9D0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F3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540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83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76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F0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E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0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1D4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4AFE5D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F9A" w14:textId="2E94F6D7" w:rsidR="00015B8F" w:rsidRPr="00B169DF" w:rsidRDefault="00927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BFB" w14:textId="5F7F113B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1E6" w14:textId="5EB8A746" w:rsidR="00015B8F" w:rsidRPr="00B169DF" w:rsidRDefault="00E63D4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5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4C8" w14:textId="044B7AF4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F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8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4E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3B9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5C30" w14:textId="24A9A86E" w:rsidR="00015B8F" w:rsidRPr="00B169DF" w:rsidRDefault="00927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C31FF8E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25DD2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8A1F098" w14:textId="5AC9DF27" w:rsidR="0085747A" w:rsidRPr="00B169DF" w:rsidRDefault="00A019C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97BF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959CA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A7267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07B190A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7C79DC" w14:textId="4F2E71CA" w:rsidR="00E960BB" w:rsidRDefault="00E311E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26C6FB27" w14:textId="77777777" w:rsidR="00E311E5" w:rsidRPr="00B169DF" w:rsidRDefault="00E311E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BD5F8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309E280" w14:textId="77777777" w:rsidTr="00745302">
        <w:tc>
          <w:tcPr>
            <w:tcW w:w="9670" w:type="dxa"/>
          </w:tcPr>
          <w:p w14:paraId="5EFA4A86" w14:textId="09CE0AD6" w:rsidR="0085747A" w:rsidRPr="00B169DF" w:rsidRDefault="006A25D1" w:rsidP="006A25D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osiadać podstawową wiedzę z zakresu zarządzania i marketingu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nać podstawowe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zagadnienia 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dotyczące strategii rynkowej, zachowań konsumenckich i kanałów dystrybucji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o</w:t>
            </w:r>
            <w:r w:rsidRPr="006A25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rientować się w roli internetu i technologii cyfrowych w działalności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gospodarczej. </w:t>
            </w:r>
          </w:p>
        </w:tc>
      </w:tr>
    </w:tbl>
    <w:p w14:paraId="45B9BC0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17066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9D6B5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01ECF92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27F2A" w:rsidRPr="00B169DF" w14:paraId="7FF9FB98" w14:textId="77777777" w:rsidTr="00F47C27">
        <w:tc>
          <w:tcPr>
            <w:tcW w:w="851" w:type="dxa"/>
            <w:vAlign w:val="center"/>
          </w:tcPr>
          <w:p w14:paraId="690DF5F8" w14:textId="3A9DD5EB" w:rsidR="00927F2A" w:rsidRPr="00B169DF" w:rsidRDefault="00927F2A" w:rsidP="00E311E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20D1B134" w14:textId="53C99A2C" w:rsidR="00927F2A" w:rsidRPr="00E311E5" w:rsidRDefault="006A25D1" w:rsidP="006A25D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311E5">
              <w:rPr>
                <w:rFonts w:ascii="Corbel" w:hAnsi="Corbel"/>
                <w:b w:val="0"/>
                <w:sz w:val="24"/>
                <w:szCs w:val="24"/>
              </w:rPr>
              <w:t>Zrozumienie zasad funkcjonowania e-commerce</w:t>
            </w:r>
          </w:p>
        </w:tc>
      </w:tr>
      <w:tr w:rsidR="00927F2A" w:rsidRPr="00B169DF" w14:paraId="3BA85B71" w14:textId="77777777" w:rsidTr="00F47C27">
        <w:tc>
          <w:tcPr>
            <w:tcW w:w="851" w:type="dxa"/>
            <w:vAlign w:val="center"/>
          </w:tcPr>
          <w:p w14:paraId="3435E8C9" w14:textId="504480C2" w:rsidR="00927F2A" w:rsidRPr="00B169DF" w:rsidRDefault="00927F2A" w:rsidP="00E311E5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3A23802" w14:textId="0B9B3623" w:rsidR="00927F2A" w:rsidRPr="006A25D1" w:rsidRDefault="006A25D1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A25D1">
              <w:rPr>
                <w:rFonts w:ascii="Corbel" w:hAnsi="Corbel"/>
                <w:b w:val="0"/>
                <w:sz w:val="24"/>
                <w:szCs w:val="24"/>
              </w:rPr>
              <w:t>Poznanie technologii i narzędzi wspierających handel elektroniczny</w:t>
            </w:r>
          </w:p>
        </w:tc>
      </w:tr>
      <w:tr w:rsidR="00927F2A" w:rsidRPr="00B169DF" w14:paraId="4B9DAD63" w14:textId="77777777" w:rsidTr="00F47C27">
        <w:tc>
          <w:tcPr>
            <w:tcW w:w="851" w:type="dxa"/>
            <w:vAlign w:val="center"/>
          </w:tcPr>
          <w:p w14:paraId="44C8D0B2" w14:textId="06484CB0" w:rsidR="00927F2A" w:rsidRPr="00B169DF" w:rsidRDefault="00927F2A" w:rsidP="00E311E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</w:tcPr>
          <w:p w14:paraId="63190DD6" w14:textId="05AB7DDF" w:rsidR="00927F2A" w:rsidRPr="006A25D1" w:rsidRDefault="006A25D1" w:rsidP="00927F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A25D1">
              <w:rPr>
                <w:rFonts w:ascii="Corbel" w:hAnsi="Corbel"/>
                <w:b w:val="0"/>
                <w:sz w:val="24"/>
                <w:szCs w:val="24"/>
              </w:rPr>
              <w:t>Pozyskanie umiejętności tworzenia i prowadzenia sklepu internetowego</w:t>
            </w:r>
          </w:p>
        </w:tc>
      </w:tr>
      <w:tr w:rsidR="006A25D1" w:rsidRPr="00B169DF" w14:paraId="781C2154" w14:textId="77777777" w:rsidTr="00F47C27">
        <w:tc>
          <w:tcPr>
            <w:tcW w:w="851" w:type="dxa"/>
            <w:vAlign w:val="center"/>
          </w:tcPr>
          <w:p w14:paraId="273CF6EB" w14:textId="28EDDEA5" w:rsidR="006A25D1" w:rsidRPr="00B169DF" w:rsidRDefault="006A25D1" w:rsidP="00E311E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68D96C49" w14:textId="6418A580" w:rsidR="006A25D1" w:rsidRPr="006A25D1" w:rsidRDefault="006A25D1" w:rsidP="00927F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A25D1">
              <w:rPr>
                <w:rFonts w:ascii="Corbel" w:hAnsi="Corbel"/>
                <w:b w:val="0"/>
                <w:sz w:val="24"/>
                <w:szCs w:val="24"/>
              </w:rPr>
              <w:t>Rozwijanie umiejętności zarządzania marketingiem i sprzedażą online oraz analizy skuteczności tych działań (np. wskaźniki konwersji).</w:t>
            </w:r>
          </w:p>
        </w:tc>
      </w:tr>
    </w:tbl>
    <w:p w14:paraId="7B117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58886A" w14:textId="3C7CDAA3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04762C2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0E5F48BD" w14:textId="77777777" w:rsidTr="0071620A">
        <w:tc>
          <w:tcPr>
            <w:tcW w:w="1701" w:type="dxa"/>
            <w:vAlign w:val="center"/>
          </w:tcPr>
          <w:p w14:paraId="44882E8E" w14:textId="77777777" w:rsidR="0085747A" w:rsidRPr="00B169DF" w:rsidRDefault="0085747A" w:rsidP="00E311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76ED06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13D0E6D" w14:textId="77777777" w:rsidR="0085747A" w:rsidRPr="00E311E5" w:rsidRDefault="0085747A" w:rsidP="00E311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11E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311E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35E4F" w:rsidRPr="00B169DF" w14:paraId="3AB3F33E" w14:textId="77777777" w:rsidTr="005E6E85">
        <w:tc>
          <w:tcPr>
            <w:tcW w:w="1701" w:type="dxa"/>
          </w:tcPr>
          <w:p w14:paraId="787625AA" w14:textId="77777777" w:rsidR="00235E4F" w:rsidRPr="00B169DF" w:rsidRDefault="00235E4F" w:rsidP="00E311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8FF500" w14:textId="02B8ECA2" w:rsidR="00173A25" w:rsidRPr="00173A25" w:rsidRDefault="00173A25" w:rsidP="00173A2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Identyfikuje </w:t>
            </w:r>
            <w:r w:rsidRPr="00173A25">
              <w:rPr>
                <w:rFonts w:ascii="Corbel" w:hAnsi="Corbel"/>
                <w:b w:val="0"/>
                <w:bCs/>
                <w:smallCaps w:val="0"/>
                <w:szCs w:val="24"/>
              </w:rPr>
              <w:t>powiąza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nia </w:t>
            </w:r>
            <w:r w:rsidRPr="00173A2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między elementami systemu gospodarczego oraz rządzące nimi trendy i prawidłowości, zna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zasady tworzenia i rozwoju </w:t>
            </w:r>
            <w:r w:rsidRPr="00173A25">
              <w:rPr>
                <w:rFonts w:ascii="Corbel" w:hAnsi="Corbel"/>
                <w:b w:val="0"/>
                <w:smallCaps w:val="0"/>
              </w:rPr>
              <w:t>biznesu</w:t>
            </w:r>
            <w:r w:rsidRPr="00173A25">
              <w:rPr>
                <w:rFonts w:ascii="Corbel" w:hAnsi="Corbel"/>
                <w:bCs/>
                <w:smallCaps w:val="0"/>
              </w:rPr>
              <w:t xml:space="preserve">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wykorzystując wiedzę z </w:t>
            </w:r>
            <w:r w:rsidRPr="00173A25">
              <w:rPr>
                <w:rFonts w:ascii="Corbel" w:hAnsi="Corbel"/>
                <w:b w:val="0"/>
                <w:bCs/>
                <w:smallCaps w:val="0"/>
                <w:szCs w:val="24"/>
              </w:rPr>
              <w:t>zakresu rachunkowości, finansów, ekonomii i zarządzania</w:t>
            </w:r>
          </w:p>
        </w:tc>
        <w:tc>
          <w:tcPr>
            <w:tcW w:w="1873" w:type="dxa"/>
          </w:tcPr>
          <w:p w14:paraId="01036838" w14:textId="77777777" w:rsidR="00392B6D" w:rsidRPr="00E311E5" w:rsidRDefault="00392B6D" w:rsidP="00E311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E311E5">
              <w:rPr>
                <w:rFonts w:ascii="Corbel" w:hAnsi="Corbel"/>
                <w:b w:val="0"/>
                <w:bCs/>
              </w:rPr>
              <w:t>K_W05</w:t>
            </w:r>
          </w:p>
          <w:p w14:paraId="18B6DFC9" w14:textId="78168B18" w:rsidR="00235E4F" w:rsidRPr="00E311E5" w:rsidRDefault="00392B6D" w:rsidP="00E311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311E5">
              <w:rPr>
                <w:rFonts w:ascii="Corbel" w:hAnsi="Corbel"/>
                <w:b w:val="0"/>
                <w:bCs/>
              </w:rPr>
              <w:t>K_W15</w:t>
            </w:r>
          </w:p>
        </w:tc>
      </w:tr>
      <w:tr w:rsidR="00A37BEC" w:rsidRPr="00B169DF" w14:paraId="06D9B1F4" w14:textId="77777777" w:rsidTr="005E6E85">
        <w:tc>
          <w:tcPr>
            <w:tcW w:w="1701" w:type="dxa"/>
          </w:tcPr>
          <w:p w14:paraId="24876778" w14:textId="77777777" w:rsidR="00A37BEC" w:rsidRPr="00B169DF" w:rsidRDefault="00A37BEC" w:rsidP="00E311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1241E9E" w14:textId="1971ADB2" w:rsidR="00A37BEC" w:rsidRPr="00173A25" w:rsidRDefault="00173A25" w:rsidP="00A37BE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 xml:space="preserve">Potrafi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>interpretować zjawiska społeczne i ekonomiczne zachodzące w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e współczesnej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 gospodarce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cyfrowej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>przez pryzmat ich skutków</w:t>
            </w:r>
            <w:r>
              <w:rPr>
                <w:rFonts w:ascii="Corbel" w:hAnsi="Corbel"/>
                <w:b w:val="0"/>
                <w:bCs/>
                <w:smallCaps w:val="0"/>
              </w:rPr>
              <w:t>, ponadto</w:t>
            </w:r>
          </w:p>
          <w:p w14:paraId="7999272E" w14:textId="765E0A3A" w:rsidR="00173A25" w:rsidRPr="00173A25" w:rsidRDefault="00173A25" w:rsidP="00173A2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173A25">
              <w:rPr>
                <w:rFonts w:ascii="Corbel" w:hAnsi="Corbel"/>
                <w:b w:val="0"/>
                <w:bCs/>
                <w:smallCaps w:val="0"/>
              </w:rPr>
              <w:t>wykorzystywać techniki informacyjno-komunikacyjne (</w:t>
            </w:r>
            <w:r>
              <w:rPr>
                <w:rFonts w:ascii="Corbel" w:hAnsi="Corbel"/>
                <w:b w:val="0"/>
                <w:bCs/>
                <w:smallCaps w:val="0"/>
              </w:rPr>
              <w:t>narzędzia e-commerce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)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oraz wykazuje umiejętności z zakresu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>planowa</w:t>
            </w:r>
            <w:r>
              <w:rPr>
                <w:rFonts w:ascii="Corbel" w:hAnsi="Corbel"/>
                <w:b w:val="0"/>
                <w:bCs/>
                <w:smallCaps w:val="0"/>
              </w:rPr>
              <w:t>nia,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 organizowa</w:t>
            </w:r>
            <w:r>
              <w:rPr>
                <w:rFonts w:ascii="Corbel" w:hAnsi="Corbel"/>
                <w:b w:val="0"/>
                <w:bCs/>
                <w:smallCaps w:val="0"/>
              </w:rPr>
              <w:t>nia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i współdziałać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w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realizacji projektu biznesowego w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>zespole</w:t>
            </w:r>
          </w:p>
        </w:tc>
        <w:tc>
          <w:tcPr>
            <w:tcW w:w="1873" w:type="dxa"/>
          </w:tcPr>
          <w:p w14:paraId="5E5A7689" w14:textId="77777777" w:rsidR="00392B6D" w:rsidRPr="00E311E5" w:rsidRDefault="00392B6D" w:rsidP="00E311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E311E5">
              <w:rPr>
                <w:rFonts w:ascii="Corbel" w:hAnsi="Corbel"/>
                <w:b w:val="0"/>
                <w:bCs/>
              </w:rPr>
              <w:t>K_U02</w:t>
            </w:r>
          </w:p>
          <w:p w14:paraId="163D2B73" w14:textId="77777777" w:rsidR="00392B6D" w:rsidRPr="00E311E5" w:rsidRDefault="00392B6D" w:rsidP="00E311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E311E5">
              <w:rPr>
                <w:rFonts w:ascii="Corbel" w:hAnsi="Corbel"/>
                <w:b w:val="0"/>
                <w:bCs/>
              </w:rPr>
              <w:t>K_U08</w:t>
            </w:r>
          </w:p>
          <w:p w14:paraId="0380FF95" w14:textId="46309B81" w:rsidR="00A37BEC" w:rsidRPr="00E311E5" w:rsidRDefault="00392B6D" w:rsidP="00E311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311E5">
              <w:rPr>
                <w:rFonts w:ascii="Corbel" w:hAnsi="Corbel"/>
                <w:b w:val="0"/>
                <w:bCs/>
              </w:rPr>
              <w:t>K_U12</w:t>
            </w:r>
          </w:p>
        </w:tc>
      </w:tr>
      <w:tr w:rsidR="00173A25" w:rsidRPr="00B169DF" w14:paraId="5FB27B4B" w14:textId="77777777" w:rsidTr="005E6E85">
        <w:tc>
          <w:tcPr>
            <w:tcW w:w="1701" w:type="dxa"/>
          </w:tcPr>
          <w:p w14:paraId="2C0955BE" w14:textId="65046C3C" w:rsidR="00173A25" w:rsidRPr="00B169DF" w:rsidRDefault="00173A25" w:rsidP="00E311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D2B2C71" w14:textId="6D894533" w:rsidR="00173A25" w:rsidRPr="00173A25" w:rsidRDefault="00173A25" w:rsidP="00173A2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 xml:space="preserve">Jest gotów do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uczestnictwa w przygotowywaniu i realizacji projektów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biznesowych, kreowania i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przedstawiania własnych interpretacji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i rozwiązań, wykazując przy tym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>aktywn</w:t>
            </w:r>
            <w:r>
              <w:rPr>
                <w:rFonts w:ascii="Corbel" w:hAnsi="Corbel"/>
                <w:b w:val="0"/>
                <w:bCs/>
                <w:smallCaps w:val="0"/>
              </w:rPr>
              <w:t>ą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 postaw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ę </w:t>
            </w:r>
            <w:r w:rsidRPr="00173A25">
              <w:rPr>
                <w:rFonts w:ascii="Corbel" w:hAnsi="Corbel"/>
                <w:b w:val="0"/>
                <w:bCs/>
                <w:smallCaps w:val="0"/>
              </w:rPr>
              <w:t xml:space="preserve">wobec zmieniających się uwarunkowań </w:t>
            </w:r>
            <w:r>
              <w:rPr>
                <w:rFonts w:ascii="Corbel" w:hAnsi="Corbel"/>
                <w:b w:val="0"/>
                <w:bCs/>
                <w:smallCaps w:val="0"/>
              </w:rPr>
              <w:t>gospodarczych</w:t>
            </w:r>
          </w:p>
        </w:tc>
        <w:tc>
          <w:tcPr>
            <w:tcW w:w="1873" w:type="dxa"/>
          </w:tcPr>
          <w:p w14:paraId="1CAEDB0F" w14:textId="77777777" w:rsidR="00173A25" w:rsidRPr="00E311E5" w:rsidRDefault="00173A25" w:rsidP="00E311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E311E5">
              <w:rPr>
                <w:rFonts w:ascii="Corbel" w:hAnsi="Corbel"/>
                <w:b w:val="0"/>
                <w:bCs/>
              </w:rPr>
              <w:t>K_K02</w:t>
            </w:r>
          </w:p>
          <w:p w14:paraId="7C54E3C2" w14:textId="7B1696AD" w:rsidR="00173A25" w:rsidRPr="00E311E5" w:rsidRDefault="00173A25" w:rsidP="00E311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311E5">
              <w:rPr>
                <w:rFonts w:ascii="Corbel" w:hAnsi="Corbel"/>
                <w:b w:val="0"/>
                <w:bCs/>
              </w:rPr>
              <w:t>K_K03</w:t>
            </w:r>
          </w:p>
        </w:tc>
      </w:tr>
    </w:tbl>
    <w:p w14:paraId="15AE171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B8047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88F93B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723529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6F986EE" w14:textId="77777777" w:rsidTr="00923D7D">
        <w:tc>
          <w:tcPr>
            <w:tcW w:w="9639" w:type="dxa"/>
          </w:tcPr>
          <w:p w14:paraId="6125173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BEBFCDA" w14:textId="77777777" w:rsidTr="00923D7D">
        <w:tc>
          <w:tcPr>
            <w:tcW w:w="9639" w:type="dxa"/>
          </w:tcPr>
          <w:p w14:paraId="0DBA3766" w14:textId="00A914E9" w:rsidR="00D675B3" w:rsidRPr="00815172" w:rsidRDefault="00D675B3" w:rsidP="00927F2A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B648C4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65FF7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307691A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0E1CA7FD" w14:textId="77777777" w:rsidTr="00923D7D">
        <w:tc>
          <w:tcPr>
            <w:tcW w:w="9639" w:type="dxa"/>
          </w:tcPr>
          <w:p w14:paraId="7E57EC9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7F2A" w:rsidRPr="00B169DF" w14:paraId="570F332F" w14:textId="77777777" w:rsidTr="00923D7D">
        <w:tc>
          <w:tcPr>
            <w:tcW w:w="9639" w:type="dxa"/>
          </w:tcPr>
          <w:p w14:paraId="7C6558DE" w14:textId="584C7BA7" w:rsidR="00927F2A" w:rsidRPr="00815172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e-biznesowe i e-commerce, kluczowe kryteria i charakterystyki</w:t>
            </w:r>
          </w:p>
        </w:tc>
      </w:tr>
      <w:tr w:rsidR="00927F2A" w:rsidRPr="00B169DF" w14:paraId="1160F87F" w14:textId="77777777" w:rsidTr="00923D7D">
        <w:tc>
          <w:tcPr>
            <w:tcW w:w="9639" w:type="dxa"/>
          </w:tcPr>
          <w:p w14:paraId="6D0C713C" w14:textId="43FDC3D3" w:rsidR="00927F2A" w:rsidRPr="005B4CC8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obszary decyzyjne, formalizacja działalności w formule e-biznesu</w:t>
            </w:r>
          </w:p>
        </w:tc>
      </w:tr>
      <w:tr w:rsidR="00927F2A" w:rsidRPr="00B169DF" w14:paraId="56CB7DA1" w14:textId="77777777" w:rsidTr="00923D7D">
        <w:tc>
          <w:tcPr>
            <w:tcW w:w="9639" w:type="dxa"/>
          </w:tcPr>
          <w:p w14:paraId="60091084" w14:textId="467ED413" w:rsidR="00927F2A" w:rsidRPr="005B4CC8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Prawne aspekty e-biznesu</w:t>
            </w:r>
          </w:p>
        </w:tc>
      </w:tr>
      <w:tr w:rsidR="00927F2A" w:rsidRPr="00B169DF" w14:paraId="1559CEBC" w14:textId="77777777" w:rsidTr="00923D7D">
        <w:tc>
          <w:tcPr>
            <w:tcW w:w="9639" w:type="dxa"/>
          </w:tcPr>
          <w:p w14:paraId="50778C9A" w14:textId="15BD05C6" w:rsidR="00927F2A" w:rsidRPr="005B4CC8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Hipersegmentacja e-konsumenta</w:t>
            </w:r>
          </w:p>
        </w:tc>
      </w:tr>
      <w:tr w:rsidR="009B4351" w:rsidRPr="00B169DF" w14:paraId="7010F949" w14:textId="77777777" w:rsidTr="00923D7D">
        <w:tc>
          <w:tcPr>
            <w:tcW w:w="9639" w:type="dxa"/>
          </w:tcPr>
          <w:p w14:paraId="521E50DC" w14:textId="786A9F56" w:rsidR="009B4351" w:rsidRDefault="009B4351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Badania marketingowe online, zakres i narzędzia</w:t>
            </w:r>
          </w:p>
        </w:tc>
      </w:tr>
      <w:tr w:rsidR="00927F2A" w:rsidRPr="00B169DF" w14:paraId="59E97126" w14:textId="77777777" w:rsidTr="00923D7D">
        <w:tc>
          <w:tcPr>
            <w:tcW w:w="9639" w:type="dxa"/>
          </w:tcPr>
          <w:p w14:paraId="7CEAE1E8" w14:textId="6961275B" w:rsidR="00927F2A" w:rsidRPr="005B4CC8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Kreowanie obecności w Internecie, strona internetowa przedsiębiorstwa, social media</w:t>
            </w:r>
          </w:p>
        </w:tc>
      </w:tr>
      <w:tr w:rsidR="00927F2A" w:rsidRPr="00B169DF" w14:paraId="66E4D2C4" w14:textId="77777777" w:rsidTr="00923D7D">
        <w:tc>
          <w:tcPr>
            <w:tcW w:w="9639" w:type="dxa"/>
          </w:tcPr>
          <w:p w14:paraId="2D63C0B6" w14:textId="13DEC708" w:rsidR="00927F2A" w:rsidRPr="005B4CC8" w:rsidRDefault="009B4351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Pozycjonowanie stron internetowych (SEO)</w:t>
            </w:r>
          </w:p>
        </w:tc>
      </w:tr>
      <w:tr w:rsidR="009B4351" w:rsidRPr="00B169DF" w14:paraId="3EB91AFD" w14:textId="77777777" w:rsidTr="00923D7D">
        <w:tc>
          <w:tcPr>
            <w:tcW w:w="9639" w:type="dxa"/>
          </w:tcPr>
          <w:p w14:paraId="696ABBF2" w14:textId="2F3131BC" w:rsidR="009B4351" w:rsidRDefault="009B4351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e-commerce z wykorzystaniem platform marketplace, kryteria wyboru, rodzaje, funkcjonalności</w:t>
            </w:r>
          </w:p>
        </w:tc>
      </w:tr>
      <w:tr w:rsidR="00927F2A" w:rsidRPr="00B169DF" w14:paraId="19D987A6" w14:textId="77777777" w:rsidTr="00923D7D">
        <w:tc>
          <w:tcPr>
            <w:tcW w:w="9639" w:type="dxa"/>
          </w:tcPr>
          <w:p w14:paraId="7614DFC5" w14:textId="4C0A2123" w:rsidR="00927F2A" w:rsidRPr="005B4CC8" w:rsidRDefault="0008256E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SaaS jako form</w:t>
            </w:r>
            <w:r w:rsidR="009B4351">
              <w:rPr>
                <w:rFonts w:ascii="Corbel" w:hAnsi="Corbel"/>
                <w:sz w:val="24"/>
                <w:szCs w:val="24"/>
              </w:rPr>
              <w:t>uła</w:t>
            </w:r>
            <w:r>
              <w:rPr>
                <w:rFonts w:ascii="Corbel" w:hAnsi="Corbel"/>
                <w:sz w:val="24"/>
                <w:szCs w:val="24"/>
              </w:rPr>
              <w:t xml:space="preserve"> realizacji strategii e-commerce</w:t>
            </w:r>
            <w:r w:rsidR="009B4351">
              <w:rPr>
                <w:rFonts w:ascii="Corbel" w:hAnsi="Corbel"/>
                <w:sz w:val="24"/>
                <w:szCs w:val="24"/>
              </w:rPr>
              <w:t>, uwarunkowania wyboru, przegląd dostępnych platform, implementacja e-commerce</w:t>
            </w:r>
          </w:p>
        </w:tc>
      </w:tr>
      <w:tr w:rsidR="00927F2A" w:rsidRPr="00B169DF" w14:paraId="50A79BFF" w14:textId="77777777" w:rsidTr="00923D7D">
        <w:tc>
          <w:tcPr>
            <w:tcW w:w="9639" w:type="dxa"/>
          </w:tcPr>
          <w:p w14:paraId="0F2D1C69" w14:textId="39841BB9" w:rsidR="00927F2A" w:rsidRPr="005B4CC8" w:rsidRDefault="009B4351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Reklama internetowa i e-mail marketing</w:t>
            </w:r>
          </w:p>
        </w:tc>
      </w:tr>
      <w:tr w:rsidR="00927F2A" w:rsidRPr="00B169DF" w14:paraId="354B895A" w14:textId="77777777" w:rsidTr="00923D7D">
        <w:tc>
          <w:tcPr>
            <w:tcW w:w="9639" w:type="dxa"/>
          </w:tcPr>
          <w:p w14:paraId="23920EB9" w14:textId="7B0355E8" w:rsidR="00927F2A" w:rsidRPr="005B4CC8" w:rsidRDefault="009B4351" w:rsidP="00927F2A">
            <w:pPr>
              <w:pStyle w:val="Akapitzlist"/>
              <w:numPr>
                <w:ilvl w:val="0"/>
                <w:numId w:val="9"/>
              </w:numPr>
              <w:spacing w:after="0"/>
              <w:ind w:left="714" w:hanging="3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Wskaźniki i pomiar efektów e-marketingu, narzędzia i moduły analityki e-commerce (Google Analitics)</w:t>
            </w:r>
          </w:p>
        </w:tc>
      </w:tr>
    </w:tbl>
    <w:p w14:paraId="4B9A2E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F36BE6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97F5D2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BA0595" w14:textId="1844CC60" w:rsidR="00927F2A" w:rsidRDefault="00927F2A" w:rsidP="00927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</w:t>
      </w:r>
      <w:r w:rsidRPr="001F43FD">
        <w:rPr>
          <w:rFonts w:ascii="Corbel" w:hAnsi="Corbel"/>
          <w:b w:val="0"/>
          <w:smallCaps w:val="0"/>
          <w:szCs w:val="24"/>
        </w:rPr>
        <w:t>yskusja moderowan</w:t>
      </w:r>
      <w:r>
        <w:rPr>
          <w:rFonts w:ascii="Corbel" w:hAnsi="Corbel"/>
          <w:b w:val="0"/>
          <w:smallCaps w:val="0"/>
          <w:szCs w:val="24"/>
        </w:rPr>
        <w:t>a z wykorzystaniem prezentacji multimedialnej</w:t>
      </w:r>
      <w:r w:rsidRPr="001F43FD">
        <w:rPr>
          <w:rFonts w:ascii="Corbel" w:hAnsi="Corbel"/>
          <w:b w:val="0"/>
          <w:smallCaps w:val="0"/>
          <w:szCs w:val="24"/>
        </w:rPr>
        <w:t>, analiza studium przypadku, prac</w:t>
      </w:r>
      <w:r w:rsidR="00C72F19">
        <w:rPr>
          <w:rFonts w:ascii="Corbel" w:hAnsi="Corbel"/>
          <w:b w:val="0"/>
          <w:smallCaps w:val="0"/>
          <w:szCs w:val="24"/>
        </w:rPr>
        <w:t>a</w:t>
      </w:r>
      <w:r w:rsidRPr="001F43FD">
        <w:rPr>
          <w:rFonts w:ascii="Corbel" w:hAnsi="Corbel"/>
          <w:b w:val="0"/>
          <w:smallCaps w:val="0"/>
          <w:szCs w:val="24"/>
        </w:rPr>
        <w:t xml:space="preserve"> zespołowa na zajęciach</w:t>
      </w:r>
      <w:r>
        <w:rPr>
          <w:rFonts w:ascii="Corbel" w:hAnsi="Corbel"/>
          <w:szCs w:val="24"/>
        </w:rPr>
        <w:t>.</w:t>
      </w:r>
    </w:p>
    <w:p w14:paraId="41955E57" w14:textId="77777777" w:rsidR="004C5F6D" w:rsidRPr="00B169DF" w:rsidRDefault="004C5F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47727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FFC0DE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3AE1EA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9D9B371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FC5F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C5D0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493E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15BE35C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2E085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A034C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6BCEA066" w14:textId="77777777" w:rsidTr="00C05F44">
        <w:tc>
          <w:tcPr>
            <w:tcW w:w="1985" w:type="dxa"/>
            <w:vAlign w:val="center"/>
          </w:tcPr>
          <w:p w14:paraId="1BAAC6B0" w14:textId="77777777" w:rsidR="0085747A" w:rsidRPr="00B169DF" w:rsidRDefault="0071620A" w:rsidP="00E311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95165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860D19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4B15298" w14:textId="296F4A7A" w:rsidR="00923D7D" w:rsidRPr="00B169DF" w:rsidRDefault="0085747A" w:rsidP="00E311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01BA86B6" w14:textId="77777777" w:rsidR="0085747A" w:rsidRPr="00B169DF" w:rsidRDefault="0085747A" w:rsidP="00E311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35E4F" w:rsidRPr="00B169DF" w14:paraId="78E2CC8F" w14:textId="77777777" w:rsidTr="00C05F44">
        <w:tc>
          <w:tcPr>
            <w:tcW w:w="1985" w:type="dxa"/>
          </w:tcPr>
          <w:p w14:paraId="70EC504E" w14:textId="2AA156C2" w:rsidR="00235E4F" w:rsidRPr="00B169DF" w:rsidRDefault="00235E4F" w:rsidP="00E311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34D1BCCB" w14:textId="42F070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6D448658" w14:textId="36F54964" w:rsidR="00235E4F" w:rsidRPr="00B169DF" w:rsidRDefault="00E63D4A" w:rsidP="00E311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35E4F" w:rsidRPr="00B169DF" w14:paraId="6D101ACB" w14:textId="77777777" w:rsidTr="00C05F44">
        <w:tc>
          <w:tcPr>
            <w:tcW w:w="1985" w:type="dxa"/>
          </w:tcPr>
          <w:p w14:paraId="2FCE8E0D" w14:textId="6EDA15E0" w:rsidR="00235E4F" w:rsidRPr="00B169DF" w:rsidRDefault="00235E4F" w:rsidP="00E311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22C4531" w14:textId="47EB4CEF" w:rsidR="00235E4F" w:rsidRPr="00B169DF" w:rsidRDefault="006073A4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76732AF" w14:textId="05B7D1AD" w:rsidR="00235E4F" w:rsidRPr="00B169DF" w:rsidRDefault="00E63D4A" w:rsidP="00E311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35E4F" w:rsidRPr="00B169DF" w14:paraId="0A79BE6B" w14:textId="77777777" w:rsidTr="00C05F44">
        <w:tc>
          <w:tcPr>
            <w:tcW w:w="1985" w:type="dxa"/>
          </w:tcPr>
          <w:p w14:paraId="5D8485B0" w14:textId="30066B25" w:rsidR="00235E4F" w:rsidRPr="00B169DF" w:rsidRDefault="00235E4F" w:rsidP="00E311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40098934" w14:textId="7CF3A0DD" w:rsidR="00235E4F" w:rsidRPr="00B169DF" w:rsidRDefault="00E311E5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6073A4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 w:rsidR="00173A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praca zespołowa</w:t>
            </w:r>
          </w:p>
        </w:tc>
        <w:tc>
          <w:tcPr>
            <w:tcW w:w="2126" w:type="dxa"/>
          </w:tcPr>
          <w:p w14:paraId="48E168AE" w14:textId="41364341" w:rsidR="00235E4F" w:rsidRPr="00B169DF" w:rsidRDefault="00E63D4A" w:rsidP="00E311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1DE0D8E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EEED9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A1E80FE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07EEDAA2" w14:textId="77777777" w:rsidTr="00923D7D">
        <w:tc>
          <w:tcPr>
            <w:tcW w:w="9670" w:type="dxa"/>
          </w:tcPr>
          <w:p w14:paraId="0F476B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FDE95D" w14:textId="5CDE1B11" w:rsidR="00923D7D" w:rsidRPr="00B169DF" w:rsidRDefault="00180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uzyskanie ponad 50% punktów </w:t>
            </w:r>
            <w:r w:rsidR="006073A4">
              <w:rPr>
                <w:rFonts w:ascii="Corbel" w:hAnsi="Corbel"/>
                <w:b w:val="0"/>
                <w:smallCaps w:val="0"/>
                <w:szCs w:val="24"/>
              </w:rPr>
              <w:t xml:space="preserve">z kolokwium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uczestnictwo w pracach zespołowych.</w:t>
            </w:r>
          </w:p>
          <w:p w14:paraId="44EE603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1461D7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96F464" w14:textId="77777777" w:rsidR="00E311E5" w:rsidRDefault="00E311E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3D8911" w14:textId="77777777" w:rsidR="00E311E5" w:rsidRDefault="00E311E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0B77F6" w14:textId="77777777" w:rsidR="00E311E5" w:rsidRPr="00B169DF" w:rsidRDefault="00E311E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63DCC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DD787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39E0FAC2" w14:textId="77777777" w:rsidTr="003E1941">
        <w:tc>
          <w:tcPr>
            <w:tcW w:w="4962" w:type="dxa"/>
            <w:vAlign w:val="center"/>
          </w:tcPr>
          <w:p w14:paraId="4B63B11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8DB83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1689B84F" w14:textId="77777777" w:rsidTr="00923D7D">
        <w:tc>
          <w:tcPr>
            <w:tcW w:w="4962" w:type="dxa"/>
          </w:tcPr>
          <w:p w14:paraId="0700CA1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5546CB" w14:textId="1572165C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14:paraId="5D564667" w14:textId="77777777" w:rsidTr="00923D7D">
        <w:tc>
          <w:tcPr>
            <w:tcW w:w="4962" w:type="dxa"/>
          </w:tcPr>
          <w:p w14:paraId="3C706B0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C65AC2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94AA4E" w14:textId="48CD1C5A" w:rsidR="00C61DC5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2DD306" w14:textId="77777777" w:rsidTr="00923D7D">
        <w:tc>
          <w:tcPr>
            <w:tcW w:w="4962" w:type="dxa"/>
          </w:tcPr>
          <w:p w14:paraId="51D7D5F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038BBA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82C0DD" w14:textId="2928E767" w:rsidR="00C61DC5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B169DF" w14:paraId="37DC20CD" w14:textId="77777777" w:rsidTr="00923D7D">
        <w:tc>
          <w:tcPr>
            <w:tcW w:w="4962" w:type="dxa"/>
          </w:tcPr>
          <w:p w14:paraId="1305670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4DFC7D" w14:textId="0513E82E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B6A00A2" w14:textId="77777777" w:rsidTr="00923D7D">
        <w:tc>
          <w:tcPr>
            <w:tcW w:w="4962" w:type="dxa"/>
          </w:tcPr>
          <w:p w14:paraId="12E326B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506CC8" w14:textId="205B87A5" w:rsidR="0085747A" w:rsidRPr="00B169DF" w:rsidRDefault="00B73D8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A727BB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AC2BD0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19C69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AE39A1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4C4B77EC" w14:textId="77777777" w:rsidTr="0071620A">
        <w:trPr>
          <w:trHeight w:val="397"/>
        </w:trPr>
        <w:tc>
          <w:tcPr>
            <w:tcW w:w="3544" w:type="dxa"/>
          </w:tcPr>
          <w:p w14:paraId="089C4AE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EF1C62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DD34F28" w14:textId="77777777" w:rsidTr="0071620A">
        <w:trPr>
          <w:trHeight w:val="397"/>
        </w:trPr>
        <w:tc>
          <w:tcPr>
            <w:tcW w:w="3544" w:type="dxa"/>
          </w:tcPr>
          <w:p w14:paraId="0644639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AD5CF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90A7E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6BBE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1E3B5C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73D8E" w:rsidRPr="007C12DD" w14:paraId="2D2F9796" w14:textId="77777777" w:rsidTr="00E311E5">
        <w:trPr>
          <w:trHeight w:val="397"/>
        </w:trPr>
        <w:tc>
          <w:tcPr>
            <w:tcW w:w="9639" w:type="dxa"/>
          </w:tcPr>
          <w:p w14:paraId="0C6C5ABE" w14:textId="77777777" w:rsidR="00B73D8E" w:rsidRPr="001F43FD" w:rsidRDefault="00B73D8E" w:rsidP="00B73D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4807A70" w14:textId="077BE1AA" w:rsidR="00392B6D" w:rsidRPr="00392B6D" w:rsidRDefault="00392B6D" w:rsidP="000A16EF">
            <w:pPr>
              <w:pStyle w:val="Punktygwne"/>
              <w:numPr>
                <w:ilvl w:val="0"/>
                <w:numId w:val="1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392B6D">
              <w:rPr>
                <w:rFonts w:ascii="Corbel" w:hAnsi="Corbel"/>
                <w:b w:val="0"/>
                <w:smallCaps w:val="0"/>
                <w:szCs w:val="24"/>
              </w:rPr>
              <w:t>Dutko 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., </w:t>
            </w:r>
            <w:r w:rsidRPr="00392B6D">
              <w:rPr>
                <w:rFonts w:ascii="Corbel" w:hAnsi="Corbel"/>
                <w:b w:val="0"/>
                <w:smallCaps w:val="0"/>
                <w:szCs w:val="24"/>
              </w:rPr>
              <w:t xml:space="preserve"> Biblia e-biznesu 3.0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92B6D">
              <w:rPr>
                <w:rFonts w:ascii="Corbel" w:hAnsi="Corbel"/>
                <w:b w:val="0"/>
                <w:smallCaps w:val="0"/>
                <w:szCs w:val="24"/>
              </w:rPr>
              <w:t>Helion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Gliwice, 2022</w:t>
            </w:r>
          </w:p>
          <w:p w14:paraId="43A51506" w14:textId="108ECBAD" w:rsidR="000A16EF" w:rsidRPr="007C12DD" w:rsidRDefault="007C12DD" w:rsidP="000A16EF">
            <w:pPr>
              <w:pStyle w:val="Punktygwne"/>
              <w:numPr>
                <w:ilvl w:val="0"/>
                <w:numId w:val="16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7C12D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Mazurek G., E-marketing, P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oltext, Warszawa</w:t>
            </w:r>
            <w:r w:rsidR="00392B6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2022</w:t>
            </w:r>
          </w:p>
        </w:tc>
      </w:tr>
      <w:tr w:rsidR="00B73D8E" w:rsidRPr="007C12DD" w14:paraId="7A036FC6" w14:textId="77777777" w:rsidTr="00E311E5">
        <w:trPr>
          <w:trHeight w:val="397"/>
        </w:trPr>
        <w:tc>
          <w:tcPr>
            <w:tcW w:w="9639" w:type="dxa"/>
          </w:tcPr>
          <w:p w14:paraId="0FD22DE6" w14:textId="77777777" w:rsidR="00B73D8E" w:rsidRPr="001F43FD" w:rsidRDefault="00B73D8E" w:rsidP="00B73D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628F506" w14:textId="77777777" w:rsidR="001321FC" w:rsidRDefault="007C12DD" w:rsidP="001321FC">
            <w:pPr>
              <w:pStyle w:val="Punktygwne"/>
              <w:numPr>
                <w:ilvl w:val="0"/>
                <w:numId w:val="1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7C12DD">
              <w:rPr>
                <w:rFonts w:ascii="Corbel" w:hAnsi="Corbel"/>
                <w:b w:val="0"/>
                <w:smallCaps w:val="0"/>
                <w:szCs w:val="24"/>
              </w:rPr>
              <w:t>Zastrożna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B73D8E" w:rsidRPr="007C12D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C12DD">
              <w:rPr>
                <w:rFonts w:ascii="Corbel" w:hAnsi="Corbel"/>
                <w:b w:val="0"/>
                <w:smallCaps w:val="0"/>
                <w:szCs w:val="24"/>
              </w:rPr>
              <w:t>Google analytics dla marketingowców,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Helion, Gliwice, 2022</w:t>
            </w:r>
          </w:p>
          <w:p w14:paraId="21ADAE5C" w14:textId="140D1D47" w:rsidR="001321FC" w:rsidRPr="001321FC" w:rsidRDefault="001321FC" w:rsidP="001321FC">
            <w:pPr>
              <w:pStyle w:val="Punktygwne"/>
              <w:numPr>
                <w:ilvl w:val="0"/>
                <w:numId w:val="1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1321FC">
              <w:rPr>
                <w:rFonts w:ascii="Corbel" w:hAnsi="Corbel"/>
                <w:b w:val="0"/>
                <w:smallCaps w:val="0"/>
                <w:szCs w:val="24"/>
              </w:rPr>
              <w:t>Dybka S.,  Wpływ aktywności marketingowej e-biznesu na ograniczenie racjonalności decyzji konsumentów, Przedsiębiorczość i Zarządzanie, 2019 : T. 20</w:t>
            </w:r>
          </w:p>
        </w:tc>
      </w:tr>
    </w:tbl>
    <w:p w14:paraId="70E3F7A3" w14:textId="77777777" w:rsidR="0085747A" w:rsidRPr="007C12D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A01A07" w14:textId="77777777" w:rsidR="0085747A" w:rsidRPr="007C12D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137B73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E55F5" w14:textId="77777777" w:rsidR="006C465D" w:rsidRDefault="006C465D" w:rsidP="00C16ABF">
      <w:pPr>
        <w:spacing w:after="0" w:line="240" w:lineRule="auto"/>
      </w:pPr>
      <w:r>
        <w:separator/>
      </w:r>
    </w:p>
  </w:endnote>
  <w:endnote w:type="continuationSeparator" w:id="0">
    <w:p w14:paraId="26D8E728" w14:textId="77777777" w:rsidR="006C465D" w:rsidRDefault="006C465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FA2ED" w14:textId="77777777" w:rsidR="006C465D" w:rsidRDefault="006C465D" w:rsidP="00C16ABF">
      <w:pPr>
        <w:spacing w:after="0" w:line="240" w:lineRule="auto"/>
      </w:pPr>
      <w:r>
        <w:separator/>
      </w:r>
    </w:p>
  </w:footnote>
  <w:footnote w:type="continuationSeparator" w:id="0">
    <w:p w14:paraId="59480F71" w14:textId="77777777" w:rsidR="006C465D" w:rsidRDefault="006C465D" w:rsidP="00C16ABF">
      <w:pPr>
        <w:spacing w:after="0" w:line="240" w:lineRule="auto"/>
      </w:pPr>
      <w:r>
        <w:continuationSeparator/>
      </w:r>
    </w:p>
  </w:footnote>
  <w:footnote w:id="1">
    <w:p w14:paraId="6383438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62166"/>
    <w:multiLevelType w:val="multilevel"/>
    <w:tmpl w:val="1CFA1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3A6DC2"/>
    <w:multiLevelType w:val="hybridMultilevel"/>
    <w:tmpl w:val="DBB2CB28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0D1E"/>
    <w:multiLevelType w:val="multilevel"/>
    <w:tmpl w:val="D146E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EB2659"/>
    <w:multiLevelType w:val="multilevel"/>
    <w:tmpl w:val="C9182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E0E9C"/>
    <w:multiLevelType w:val="multilevel"/>
    <w:tmpl w:val="40FE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CD7DAF"/>
    <w:multiLevelType w:val="multilevel"/>
    <w:tmpl w:val="D31C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7C640D"/>
    <w:multiLevelType w:val="multilevel"/>
    <w:tmpl w:val="040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pl-P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320EE8"/>
    <w:multiLevelType w:val="multilevel"/>
    <w:tmpl w:val="29A85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345E70"/>
    <w:multiLevelType w:val="multilevel"/>
    <w:tmpl w:val="8CA0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D64F94"/>
    <w:multiLevelType w:val="multilevel"/>
    <w:tmpl w:val="6C86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B1002C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A3AD3"/>
    <w:multiLevelType w:val="multilevel"/>
    <w:tmpl w:val="E3C82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E46C83"/>
    <w:multiLevelType w:val="hybridMultilevel"/>
    <w:tmpl w:val="473C46C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6E5571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30591"/>
    <w:multiLevelType w:val="multilevel"/>
    <w:tmpl w:val="55C8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691464"/>
    <w:multiLevelType w:val="multilevel"/>
    <w:tmpl w:val="E6804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C67BA3"/>
    <w:multiLevelType w:val="multilevel"/>
    <w:tmpl w:val="F80EE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D758C0"/>
    <w:multiLevelType w:val="multilevel"/>
    <w:tmpl w:val="2ADED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2223E9"/>
    <w:multiLevelType w:val="hybridMultilevel"/>
    <w:tmpl w:val="B510BE2E"/>
    <w:lvl w:ilvl="0" w:tplc="A8205EB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CFF"/>
    <w:multiLevelType w:val="multilevel"/>
    <w:tmpl w:val="17A8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DD049E"/>
    <w:multiLevelType w:val="hybridMultilevel"/>
    <w:tmpl w:val="C65406B6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47314"/>
    <w:multiLevelType w:val="hybridMultilevel"/>
    <w:tmpl w:val="20A6D59C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142A13"/>
    <w:multiLevelType w:val="hybridMultilevel"/>
    <w:tmpl w:val="7834CBD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180394">
    <w:abstractNumId w:val="6"/>
  </w:num>
  <w:num w:numId="2" w16cid:durableId="1383334329">
    <w:abstractNumId w:val="19"/>
  </w:num>
  <w:num w:numId="3" w16cid:durableId="882133078">
    <w:abstractNumId w:val="1"/>
  </w:num>
  <w:num w:numId="4" w16cid:durableId="515844600">
    <w:abstractNumId w:val="7"/>
  </w:num>
  <w:num w:numId="5" w16cid:durableId="1660382090">
    <w:abstractNumId w:val="22"/>
  </w:num>
  <w:num w:numId="6" w16cid:durableId="531303586">
    <w:abstractNumId w:val="15"/>
  </w:num>
  <w:num w:numId="7" w16cid:durableId="1719933270">
    <w:abstractNumId w:val="9"/>
  </w:num>
  <w:num w:numId="8" w16cid:durableId="1149441867">
    <w:abstractNumId w:val="10"/>
  </w:num>
  <w:num w:numId="9" w16cid:durableId="2123569823">
    <w:abstractNumId w:val="21"/>
  </w:num>
  <w:num w:numId="10" w16cid:durableId="1479031333">
    <w:abstractNumId w:val="5"/>
  </w:num>
  <w:num w:numId="11" w16cid:durableId="1198278739">
    <w:abstractNumId w:val="20"/>
  </w:num>
  <w:num w:numId="12" w16cid:durableId="508714428">
    <w:abstractNumId w:val="17"/>
  </w:num>
  <w:num w:numId="13" w16cid:durableId="167867757">
    <w:abstractNumId w:val="12"/>
  </w:num>
  <w:num w:numId="14" w16cid:durableId="1686831592">
    <w:abstractNumId w:val="4"/>
  </w:num>
  <w:num w:numId="15" w16cid:durableId="1022515764">
    <w:abstractNumId w:val="18"/>
  </w:num>
  <w:num w:numId="16" w16cid:durableId="788277222">
    <w:abstractNumId w:val="23"/>
  </w:num>
  <w:num w:numId="17" w16cid:durableId="1128089895">
    <w:abstractNumId w:val="13"/>
  </w:num>
  <w:num w:numId="18" w16cid:durableId="1309044433">
    <w:abstractNumId w:val="11"/>
  </w:num>
  <w:num w:numId="19" w16cid:durableId="1280797019">
    <w:abstractNumId w:val="16"/>
  </w:num>
  <w:num w:numId="20" w16cid:durableId="364646881">
    <w:abstractNumId w:val="2"/>
  </w:num>
  <w:num w:numId="21" w16cid:durableId="802844683">
    <w:abstractNumId w:val="0"/>
  </w:num>
  <w:num w:numId="22" w16cid:durableId="872155453">
    <w:abstractNumId w:val="8"/>
  </w:num>
  <w:num w:numId="23" w16cid:durableId="1004239344">
    <w:abstractNumId w:val="3"/>
  </w:num>
  <w:num w:numId="24" w16cid:durableId="253588943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2D7"/>
    <w:rsid w:val="00015B8F"/>
    <w:rsid w:val="00022ECE"/>
    <w:rsid w:val="00042A51"/>
    <w:rsid w:val="00042D2E"/>
    <w:rsid w:val="00044C82"/>
    <w:rsid w:val="00070ED6"/>
    <w:rsid w:val="000742DC"/>
    <w:rsid w:val="0008256E"/>
    <w:rsid w:val="00084C12"/>
    <w:rsid w:val="0009462C"/>
    <w:rsid w:val="00094B12"/>
    <w:rsid w:val="00096C46"/>
    <w:rsid w:val="000A16EF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5C92"/>
    <w:rsid w:val="00124BFF"/>
    <w:rsid w:val="0012560E"/>
    <w:rsid w:val="00127108"/>
    <w:rsid w:val="001321FC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3A25"/>
    <w:rsid w:val="00176083"/>
    <w:rsid w:val="00177F09"/>
    <w:rsid w:val="001802B5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5E4F"/>
    <w:rsid w:val="0024028F"/>
    <w:rsid w:val="00244ABC"/>
    <w:rsid w:val="0026149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4AB"/>
    <w:rsid w:val="002F02A3"/>
    <w:rsid w:val="002F4ABE"/>
    <w:rsid w:val="003018BA"/>
    <w:rsid w:val="0030395F"/>
    <w:rsid w:val="00305C92"/>
    <w:rsid w:val="003151C5"/>
    <w:rsid w:val="003335A8"/>
    <w:rsid w:val="003343CF"/>
    <w:rsid w:val="00346FE9"/>
    <w:rsid w:val="0034759A"/>
    <w:rsid w:val="003503F6"/>
    <w:rsid w:val="003530DD"/>
    <w:rsid w:val="00363F78"/>
    <w:rsid w:val="00392B6D"/>
    <w:rsid w:val="003A0A5B"/>
    <w:rsid w:val="003A1176"/>
    <w:rsid w:val="003B00FA"/>
    <w:rsid w:val="003B28C7"/>
    <w:rsid w:val="003C0BAE"/>
    <w:rsid w:val="003D18A9"/>
    <w:rsid w:val="003D6CE2"/>
    <w:rsid w:val="003E0E5E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898"/>
    <w:rsid w:val="0047598D"/>
    <w:rsid w:val="004840FD"/>
    <w:rsid w:val="00490F7D"/>
    <w:rsid w:val="00491678"/>
    <w:rsid w:val="004968E2"/>
    <w:rsid w:val="004A3EEA"/>
    <w:rsid w:val="004A4D1F"/>
    <w:rsid w:val="004B3F0E"/>
    <w:rsid w:val="004C5F6D"/>
    <w:rsid w:val="004D31C0"/>
    <w:rsid w:val="004D5282"/>
    <w:rsid w:val="004E4676"/>
    <w:rsid w:val="004F1551"/>
    <w:rsid w:val="004F55A3"/>
    <w:rsid w:val="0050496F"/>
    <w:rsid w:val="00511744"/>
    <w:rsid w:val="0051321F"/>
    <w:rsid w:val="00513B6F"/>
    <w:rsid w:val="00517C63"/>
    <w:rsid w:val="005363C4"/>
    <w:rsid w:val="00536BDE"/>
    <w:rsid w:val="00543ACC"/>
    <w:rsid w:val="00562FC7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73A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25D1"/>
    <w:rsid w:val="006C382E"/>
    <w:rsid w:val="006C465D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12DD"/>
    <w:rsid w:val="007C3299"/>
    <w:rsid w:val="007C3BCC"/>
    <w:rsid w:val="007C4546"/>
    <w:rsid w:val="007D6E56"/>
    <w:rsid w:val="007E7630"/>
    <w:rsid w:val="007F4155"/>
    <w:rsid w:val="00815172"/>
    <w:rsid w:val="0081554D"/>
    <w:rsid w:val="0081707E"/>
    <w:rsid w:val="00823214"/>
    <w:rsid w:val="008449B3"/>
    <w:rsid w:val="008552A2"/>
    <w:rsid w:val="0085747A"/>
    <w:rsid w:val="00877A6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EB5"/>
    <w:rsid w:val="00927F2A"/>
    <w:rsid w:val="009508DF"/>
    <w:rsid w:val="00950DAC"/>
    <w:rsid w:val="00954A07"/>
    <w:rsid w:val="0099702D"/>
    <w:rsid w:val="00997F14"/>
    <w:rsid w:val="009A78D9"/>
    <w:rsid w:val="009B4351"/>
    <w:rsid w:val="009B53D5"/>
    <w:rsid w:val="009C3E31"/>
    <w:rsid w:val="009C54AE"/>
    <w:rsid w:val="009C788E"/>
    <w:rsid w:val="009D3F3B"/>
    <w:rsid w:val="009E0543"/>
    <w:rsid w:val="009E3B41"/>
    <w:rsid w:val="009E7CEC"/>
    <w:rsid w:val="009F3C5C"/>
    <w:rsid w:val="009F4610"/>
    <w:rsid w:val="009F4F03"/>
    <w:rsid w:val="009F6F5E"/>
    <w:rsid w:val="00A00ECC"/>
    <w:rsid w:val="00A019C6"/>
    <w:rsid w:val="00A155EE"/>
    <w:rsid w:val="00A2245B"/>
    <w:rsid w:val="00A30110"/>
    <w:rsid w:val="00A36899"/>
    <w:rsid w:val="00A371F6"/>
    <w:rsid w:val="00A37BEC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3D8E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1B8A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F19"/>
    <w:rsid w:val="00C766DF"/>
    <w:rsid w:val="00C94B98"/>
    <w:rsid w:val="00CA2B96"/>
    <w:rsid w:val="00CA5089"/>
    <w:rsid w:val="00CD6897"/>
    <w:rsid w:val="00CE5BAC"/>
    <w:rsid w:val="00CF25BE"/>
    <w:rsid w:val="00CF2C78"/>
    <w:rsid w:val="00CF78ED"/>
    <w:rsid w:val="00D02B25"/>
    <w:rsid w:val="00D02EBA"/>
    <w:rsid w:val="00D17C3C"/>
    <w:rsid w:val="00D26B2C"/>
    <w:rsid w:val="00D3397B"/>
    <w:rsid w:val="00D352C9"/>
    <w:rsid w:val="00D37D38"/>
    <w:rsid w:val="00D425B2"/>
    <w:rsid w:val="00D428D6"/>
    <w:rsid w:val="00D552B2"/>
    <w:rsid w:val="00D608D1"/>
    <w:rsid w:val="00D675B3"/>
    <w:rsid w:val="00D74119"/>
    <w:rsid w:val="00D8075B"/>
    <w:rsid w:val="00D8678B"/>
    <w:rsid w:val="00DA2114"/>
    <w:rsid w:val="00DC117A"/>
    <w:rsid w:val="00DE09C0"/>
    <w:rsid w:val="00DE4A14"/>
    <w:rsid w:val="00DF2FDB"/>
    <w:rsid w:val="00DF320D"/>
    <w:rsid w:val="00DF71C8"/>
    <w:rsid w:val="00E129B8"/>
    <w:rsid w:val="00E141C5"/>
    <w:rsid w:val="00E21E7D"/>
    <w:rsid w:val="00E22FBC"/>
    <w:rsid w:val="00E24BF5"/>
    <w:rsid w:val="00E25338"/>
    <w:rsid w:val="00E311E5"/>
    <w:rsid w:val="00E315D4"/>
    <w:rsid w:val="00E51E44"/>
    <w:rsid w:val="00E63348"/>
    <w:rsid w:val="00E63D4A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8517B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89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64CF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02B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27F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199</TotalTime>
  <Pages>4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27</cp:revision>
  <cp:lastPrinted>2019-02-06T12:12:00Z</cp:lastPrinted>
  <dcterms:created xsi:type="dcterms:W3CDTF">2025-05-30T09:26:00Z</dcterms:created>
  <dcterms:modified xsi:type="dcterms:W3CDTF">2025-10-28T17:04:00Z</dcterms:modified>
</cp:coreProperties>
</file>